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Trafford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Trafford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Trafford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Trafford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Trafford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Trafford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Trafford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Trafford is estimated to be </w:t>
      </w:r>
      <w:r w:rsidRPr="00773DF7">
        <w:rPr>
          <w:rFonts w:ascii="Libre Franklin Light" w:eastAsia="Times New Roman" w:hAnsi="Libre Franklin Light" w:cs="Calibri Light"/>
          <w:b/>
          <w:bCs/>
          <w:color w:val="C45911" w:themeColor="accent2" w:themeShade="BF"/>
        </w:rPr>
        <w:t xml:space="preserve">£4,633,737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Trafford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Trafford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Trafford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Trafford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raf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Trafford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raf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Trafford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Trafford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raf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Trafford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Trafford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Trafford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Trafford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Trafford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Trafford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£4,633,737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Trafford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£75,476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£1,560,886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£111,816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£57,655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£2,796,456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£4,633,737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Trafford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Trafford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Trafford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Trafford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Trafford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Trafford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Trafford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Trafford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1C35D80-CB2A-4D96-BD4D-7A376B1577D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